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6A11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4BFC92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C949B10" w14:textId="2F2917BF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165CA8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C0D69A3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99A6E39" w14:textId="701F0AD9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165CA8">
        <w:rPr>
          <w:rFonts w:ascii="Corbel" w:hAnsi="Corbel"/>
          <w:sz w:val="20"/>
          <w:szCs w:val="20"/>
        </w:rPr>
        <w:t>202</w:t>
      </w:r>
      <w:r w:rsidR="00B25402">
        <w:rPr>
          <w:rFonts w:ascii="Corbel" w:hAnsi="Corbel"/>
          <w:sz w:val="20"/>
          <w:szCs w:val="20"/>
        </w:rPr>
        <w:t>7</w:t>
      </w:r>
      <w:r w:rsidR="00165CA8">
        <w:rPr>
          <w:rFonts w:ascii="Corbel" w:hAnsi="Corbel"/>
          <w:sz w:val="20"/>
          <w:szCs w:val="20"/>
        </w:rPr>
        <w:t>-202</w:t>
      </w:r>
      <w:r w:rsidR="00B25402">
        <w:rPr>
          <w:rFonts w:ascii="Corbel" w:hAnsi="Corbel"/>
          <w:sz w:val="20"/>
          <w:szCs w:val="20"/>
        </w:rPr>
        <w:t>8</w:t>
      </w:r>
    </w:p>
    <w:p w14:paraId="6483830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5B8B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BC5DA41" w14:textId="77777777" w:rsidTr="00B819C8">
        <w:tc>
          <w:tcPr>
            <w:tcW w:w="2694" w:type="dxa"/>
            <w:vAlign w:val="center"/>
          </w:tcPr>
          <w:p w14:paraId="21CB5DC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D88DD5" w14:textId="20DBE1A4" w:rsidR="0085747A" w:rsidRPr="003335A8" w:rsidRDefault="00927F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Zarządzanie ryzykiem</w:t>
            </w:r>
          </w:p>
        </w:tc>
      </w:tr>
      <w:tr w:rsidR="0085747A" w:rsidRPr="00B169DF" w14:paraId="28B8915E" w14:textId="77777777" w:rsidTr="00B819C8">
        <w:tc>
          <w:tcPr>
            <w:tcW w:w="2694" w:type="dxa"/>
            <w:vAlign w:val="center"/>
          </w:tcPr>
          <w:p w14:paraId="3052BA1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B9F352" w14:textId="2E0D788A" w:rsidR="0085747A" w:rsidRPr="00927F2A" w:rsidRDefault="00105C92" w:rsidP="00927F2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cs="Calibri"/>
                <w:color w:val="000000"/>
              </w:rPr>
              <w:t>FiR/I/FiC/C.9</w:t>
            </w:r>
          </w:p>
        </w:tc>
      </w:tr>
      <w:tr w:rsidR="0085747A" w:rsidRPr="00B169DF" w14:paraId="4CE61193" w14:textId="77777777" w:rsidTr="00B819C8">
        <w:tc>
          <w:tcPr>
            <w:tcW w:w="2694" w:type="dxa"/>
            <w:vAlign w:val="center"/>
          </w:tcPr>
          <w:p w14:paraId="4BAD914C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ABFBC1" w14:textId="7127EE23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3F0551D3" w14:textId="77777777" w:rsidTr="00B819C8">
        <w:tc>
          <w:tcPr>
            <w:tcW w:w="2694" w:type="dxa"/>
            <w:vAlign w:val="center"/>
          </w:tcPr>
          <w:p w14:paraId="313D14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5806B0" w14:textId="1FCD0277" w:rsidR="0085747A" w:rsidRPr="00B169DF" w:rsidRDefault="003F12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F125F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6108EF13" w14:textId="77777777" w:rsidTr="00B819C8">
        <w:tc>
          <w:tcPr>
            <w:tcW w:w="2694" w:type="dxa"/>
            <w:vAlign w:val="center"/>
          </w:tcPr>
          <w:p w14:paraId="4A20D4D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92C127" w14:textId="29533D2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rachunkowość </w:t>
            </w:r>
          </w:p>
        </w:tc>
      </w:tr>
      <w:tr w:rsidR="0085747A" w:rsidRPr="00B169DF" w14:paraId="574EED6C" w14:textId="77777777" w:rsidTr="00B819C8">
        <w:tc>
          <w:tcPr>
            <w:tcW w:w="2694" w:type="dxa"/>
            <w:vAlign w:val="center"/>
          </w:tcPr>
          <w:p w14:paraId="2EC89A0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A98A5" w14:textId="08D242BC" w:rsidR="0085747A" w:rsidRPr="00B169DF" w:rsidRDefault="00927F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  <w:r w:rsidR="003E0E5E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14:paraId="389C218D" w14:textId="77777777" w:rsidTr="00B819C8">
        <w:tc>
          <w:tcPr>
            <w:tcW w:w="2694" w:type="dxa"/>
            <w:vAlign w:val="center"/>
          </w:tcPr>
          <w:p w14:paraId="09F72F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CEDCF" w14:textId="60AB6825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44AADE05" w14:textId="77777777" w:rsidTr="00B819C8">
        <w:tc>
          <w:tcPr>
            <w:tcW w:w="2694" w:type="dxa"/>
            <w:vAlign w:val="center"/>
          </w:tcPr>
          <w:p w14:paraId="58BFE1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43B606" w14:textId="58C49A8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51679B2" w14:textId="77777777" w:rsidTr="00B819C8">
        <w:tc>
          <w:tcPr>
            <w:tcW w:w="2694" w:type="dxa"/>
            <w:vAlign w:val="center"/>
          </w:tcPr>
          <w:p w14:paraId="6A14377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A18FCD" w14:textId="539717F7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B169DF" w14:paraId="097FC6BD" w14:textId="77777777" w:rsidTr="00B819C8">
        <w:tc>
          <w:tcPr>
            <w:tcW w:w="2694" w:type="dxa"/>
            <w:vAlign w:val="center"/>
          </w:tcPr>
          <w:p w14:paraId="2A4793C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FD2BA3" w14:textId="42BBE07C" w:rsidR="0085747A" w:rsidRPr="00B169DF" w:rsidRDefault="003E0E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B169DF" w14:paraId="5456B51E" w14:textId="77777777" w:rsidTr="00B819C8">
        <w:tc>
          <w:tcPr>
            <w:tcW w:w="2694" w:type="dxa"/>
            <w:vAlign w:val="center"/>
          </w:tcPr>
          <w:p w14:paraId="05F7EED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919D92" w14:textId="1C08931D" w:rsidR="00923D7D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9A01F0D" w14:textId="77777777" w:rsidTr="00B819C8">
        <w:tc>
          <w:tcPr>
            <w:tcW w:w="2694" w:type="dxa"/>
            <w:vAlign w:val="center"/>
          </w:tcPr>
          <w:p w14:paraId="1D6F19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40F913" w14:textId="7AF0759F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B169DF" w14:paraId="40601ACA" w14:textId="77777777" w:rsidTr="00B819C8">
        <w:tc>
          <w:tcPr>
            <w:tcW w:w="2694" w:type="dxa"/>
            <w:vAlign w:val="center"/>
          </w:tcPr>
          <w:p w14:paraId="4ED404B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C50BBD" w14:textId="00826C21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41F09C03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69DF6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1037E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3CB6E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271F833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2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AFBE54C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D0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3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40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3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76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F0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E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0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1D4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4AFE5D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F9A" w14:textId="2E94F6D7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BFB" w14:textId="5F7F113B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1E6" w14:textId="5B20197C" w:rsidR="00015B8F" w:rsidRPr="00B169DF" w:rsidRDefault="00105C9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5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4C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F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8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4E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B9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C30" w14:textId="24A9A86E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1DF3CF3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31FF8E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25DD2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8A1F098" w14:textId="5AC9DF27" w:rsidR="0085747A" w:rsidRPr="00B169DF" w:rsidRDefault="00A019C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97BF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959CA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A7267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07B190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641746" w14:textId="6FDDAEAB" w:rsidR="00165CA8" w:rsidRPr="00B169DF" w:rsidRDefault="00165CA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6D7C79DC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BD5F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309E280" w14:textId="77777777" w:rsidTr="00745302">
        <w:tc>
          <w:tcPr>
            <w:tcW w:w="9670" w:type="dxa"/>
          </w:tcPr>
          <w:p w14:paraId="5EFA4A86" w14:textId="2B49768A" w:rsidR="0085747A" w:rsidRPr="00B169DF" w:rsidRDefault="00927F2A" w:rsidP="00A019C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pojęć i problemów z zakresu podstaw zarządzania, teorii przedsiębiorstwa, ekonomii i organizacji przedsiębiorstwa.</w:t>
            </w:r>
          </w:p>
        </w:tc>
      </w:tr>
    </w:tbl>
    <w:p w14:paraId="6D4330F3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B9BC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17066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9D6B5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01ECF92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7F2A" w:rsidRPr="00B169DF" w14:paraId="7FF9FB98" w14:textId="77777777" w:rsidTr="00F47C27">
        <w:tc>
          <w:tcPr>
            <w:tcW w:w="851" w:type="dxa"/>
            <w:vAlign w:val="center"/>
          </w:tcPr>
          <w:p w14:paraId="690DF5F8" w14:textId="77777777" w:rsidR="00927F2A" w:rsidRPr="00B169DF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20D1B134" w14:textId="0259BD05" w:rsidR="00927F2A" w:rsidRPr="00927F2A" w:rsidRDefault="00927F2A" w:rsidP="00927F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27F2A">
              <w:rPr>
                <w:rFonts w:ascii="Corbel" w:hAnsi="Corbel"/>
                <w:b w:val="0"/>
                <w:sz w:val="24"/>
                <w:szCs w:val="24"/>
              </w:rPr>
              <w:t>Zrozumienie istoty ryzyka w działalności organizacji</w:t>
            </w:r>
          </w:p>
        </w:tc>
      </w:tr>
      <w:tr w:rsidR="00927F2A" w:rsidRPr="00B169DF" w14:paraId="3BA85B71" w14:textId="77777777" w:rsidTr="00F47C27">
        <w:tc>
          <w:tcPr>
            <w:tcW w:w="851" w:type="dxa"/>
            <w:vAlign w:val="center"/>
          </w:tcPr>
          <w:p w14:paraId="3435E8C9" w14:textId="504480C2" w:rsidR="00927F2A" w:rsidRPr="00B169DF" w:rsidRDefault="00927F2A" w:rsidP="00927F2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3A23802" w14:textId="07145D11" w:rsidR="00927F2A" w:rsidRPr="00927F2A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27F2A">
              <w:rPr>
                <w:rFonts w:ascii="Corbel" w:hAnsi="Corbel"/>
                <w:b w:val="0"/>
                <w:sz w:val="24"/>
                <w:szCs w:val="24"/>
              </w:rPr>
              <w:t>Poznanie metod i narzędzi identyfikacji i oceny ryzyka</w:t>
            </w:r>
          </w:p>
        </w:tc>
      </w:tr>
      <w:tr w:rsidR="00927F2A" w:rsidRPr="00B169DF" w14:paraId="4B9DAD63" w14:textId="77777777" w:rsidTr="00F47C27">
        <w:tc>
          <w:tcPr>
            <w:tcW w:w="851" w:type="dxa"/>
            <w:vAlign w:val="center"/>
          </w:tcPr>
          <w:p w14:paraId="44C8D0B2" w14:textId="06484CB0" w:rsidR="00927F2A" w:rsidRPr="00B169DF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</w:tcPr>
          <w:p w14:paraId="63190DD6" w14:textId="79958427" w:rsidR="00927F2A" w:rsidRPr="00927F2A" w:rsidRDefault="00927F2A" w:rsidP="00927F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Pr="00927F2A">
              <w:rPr>
                <w:rFonts w:ascii="Corbel" w:hAnsi="Corbel"/>
                <w:b w:val="0"/>
                <w:sz w:val="24"/>
                <w:szCs w:val="24"/>
              </w:rPr>
              <w:t>umiejętności wdrażania strategii zarządzania ryzykiem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927F2A">
              <w:rPr>
                <w:rFonts w:ascii="Corbel" w:hAnsi="Corbel"/>
                <w:b w:val="0"/>
                <w:sz w:val="24"/>
                <w:szCs w:val="24"/>
              </w:rPr>
              <w:t xml:space="preserve"> opracowania planów reagowania na ryzyko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połączonego z u</w:t>
            </w:r>
            <w:r w:rsidRPr="00927F2A">
              <w:rPr>
                <w:rFonts w:ascii="Corbel" w:hAnsi="Corbel"/>
                <w:b w:val="0"/>
                <w:sz w:val="24"/>
                <w:szCs w:val="24"/>
              </w:rPr>
              <w:t>miejętnoś</w:t>
            </w:r>
            <w:r>
              <w:rPr>
                <w:rFonts w:ascii="Corbel" w:hAnsi="Corbel"/>
                <w:b w:val="0"/>
                <w:sz w:val="24"/>
                <w:szCs w:val="24"/>
              </w:rPr>
              <w:t>cią</w:t>
            </w:r>
            <w:r w:rsidRPr="00927F2A">
              <w:rPr>
                <w:rFonts w:ascii="Corbel" w:hAnsi="Corbel"/>
                <w:b w:val="0"/>
                <w:sz w:val="24"/>
                <w:szCs w:val="24"/>
              </w:rPr>
              <w:t xml:space="preserve"> wyboru instrumentów zarządzania ryzykiem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B117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58886A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04762C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300B45" w:rsidRPr="00B169DF" w14:paraId="3CCC5FCA" w14:textId="77777777" w:rsidTr="004F4947">
        <w:tc>
          <w:tcPr>
            <w:tcW w:w="1701" w:type="dxa"/>
            <w:vAlign w:val="center"/>
          </w:tcPr>
          <w:p w14:paraId="77765D9E" w14:textId="77777777" w:rsidR="00300B45" w:rsidRPr="00B169DF" w:rsidRDefault="00300B45" w:rsidP="004F49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2F26DA6" w14:textId="77777777" w:rsidR="00300B45" w:rsidRPr="00B169DF" w:rsidRDefault="00300B45" w:rsidP="004F49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965431B" w14:textId="77777777" w:rsidR="00300B45" w:rsidRPr="00B169DF" w:rsidRDefault="00300B45" w:rsidP="004F49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00B45" w:rsidRPr="00B169DF" w14:paraId="544DDCE5" w14:textId="77777777" w:rsidTr="004F4947">
        <w:tc>
          <w:tcPr>
            <w:tcW w:w="1701" w:type="dxa"/>
          </w:tcPr>
          <w:p w14:paraId="0783A154" w14:textId="77777777" w:rsidR="00300B45" w:rsidRPr="00B169DF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FD0B7EE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  <w:t>Identyfikuje strukturę gospodarczą, instytucje i podmioty realnej sfery gospodarczej i systemu finansowego ich funkcje w systemie społeczno-ekonomicznym oraz metody analizy i zarządzania różnymi rodzajami ryzyka</w:t>
            </w:r>
          </w:p>
        </w:tc>
        <w:tc>
          <w:tcPr>
            <w:tcW w:w="1873" w:type="dxa"/>
          </w:tcPr>
          <w:p w14:paraId="652D09F0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 xml:space="preserve">K_W02 </w:t>
            </w:r>
          </w:p>
          <w:p w14:paraId="0BE32C49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>K_W07</w:t>
            </w:r>
          </w:p>
          <w:p w14:paraId="252695CF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/>
                <w:b w:val="0"/>
                <w:bCs/>
              </w:rPr>
              <w:t>K_W09</w:t>
            </w:r>
          </w:p>
        </w:tc>
      </w:tr>
      <w:tr w:rsidR="00300B45" w:rsidRPr="00B169DF" w14:paraId="1F0CC325" w14:textId="77777777" w:rsidTr="004F4947">
        <w:tc>
          <w:tcPr>
            <w:tcW w:w="1701" w:type="dxa"/>
          </w:tcPr>
          <w:p w14:paraId="4A202DF5" w14:textId="77777777" w:rsidR="00300B45" w:rsidRPr="00B169DF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F8FF801" w14:textId="77777777" w:rsidR="00300B45" w:rsidRPr="00A37BEC" w:rsidRDefault="00300B45" w:rsidP="004F4947">
            <w:pPr>
              <w:pStyle w:val="Default"/>
              <w:rPr>
                <w:rFonts w:ascii="Corbel" w:hAnsi="Corbel" w:cstheme="minorHAnsi"/>
                <w:bCs/>
              </w:rPr>
            </w:pPr>
            <w:r w:rsidRPr="00A37BEC">
              <w:rPr>
                <w:rFonts w:ascii="Corbel" w:hAnsi="Corbel" w:cstheme="minorHAnsi"/>
                <w:bCs/>
              </w:rPr>
              <w:t xml:space="preserve">Zna zasady tworzenia i rozwoju form indywidualnej przedsiębiorczości wykorzystując wiedzę z </w:t>
            </w:r>
          </w:p>
          <w:p w14:paraId="612A1CB2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A37BEC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zakresu zarządzania </w:t>
            </w:r>
          </w:p>
        </w:tc>
        <w:tc>
          <w:tcPr>
            <w:tcW w:w="1873" w:type="dxa"/>
          </w:tcPr>
          <w:p w14:paraId="279BCCCE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/>
                <w:b w:val="0"/>
                <w:bCs/>
              </w:rPr>
              <w:t>K_W15</w:t>
            </w:r>
          </w:p>
        </w:tc>
      </w:tr>
      <w:tr w:rsidR="00300B45" w:rsidRPr="00B169DF" w14:paraId="558E7CCC" w14:textId="77777777" w:rsidTr="004F4947">
        <w:tc>
          <w:tcPr>
            <w:tcW w:w="1701" w:type="dxa"/>
          </w:tcPr>
          <w:p w14:paraId="47A720C8" w14:textId="77777777" w:rsidR="00300B45" w:rsidRPr="00B169DF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1A1774A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>Potrafi wykorzystywać techniki informacyjno-komunikacyjne jako narzędzia wspomagające w zakresie analizy, identyfikacji i oceny ryzyka</w:t>
            </w:r>
          </w:p>
        </w:tc>
        <w:tc>
          <w:tcPr>
            <w:tcW w:w="1873" w:type="dxa"/>
          </w:tcPr>
          <w:p w14:paraId="5A6A3B88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 xml:space="preserve">K_U08 </w:t>
            </w:r>
          </w:p>
          <w:p w14:paraId="387AAEBE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/>
                <w:b w:val="0"/>
                <w:bCs/>
              </w:rPr>
              <w:t>K_U11</w:t>
            </w:r>
          </w:p>
        </w:tc>
      </w:tr>
      <w:tr w:rsidR="00300B45" w:rsidRPr="00B169DF" w14:paraId="59B8E1D0" w14:textId="77777777" w:rsidTr="004F4947">
        <w:tc>
          <w:tcPr>
            <w:tcW w:w="1701" w:type="dxa"/>
          </w:tcPr>
          <w:p w14:paraId="56568CC7" w14:textId="77777777" w:rsidR="00300B45" w:rsidRPr="00B169DF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516392FF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>Potrafi samodzielnie analizować zjawiska rynkowe w kontekście ryzyka i prezent</w:t>
            </w:r>
            <w:r>
              <w:rPr>
                <w:rFonts w:ascii="Corbel" w:hAnsi="Corbel" w:cstheme="minorHAnsi"/>
                <w:b w:val="0"/>
                <w:bCs/>
                <w:smallCaps w:val="0"/>
              </w:rPr>
              <w:t>uje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aktywn</w:t>
            </w:r>
            <w:r>
              <w:rPr>
                <w:rFonts w:ascii="Corbel" w:hAnsi="Corbel" w:cstheme="minorHAnsi"/>
                <w:b w:val="0"/>
                <w:bCs/>
                <w:smallCaps w:val="0"/>
              </w:rPr>
              <w:t>ą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postawy wobec zmieniających się uwarunkowań społeczno-ekonomicznych </w:t>
            </w:r>
          </w:p>
        </w:tc>
        <w:tc>
          <w:tcPr>
            <w:tcW w:w="1873" w:type="dxa"/>
          </w:tcPr>
          <w:p w14:paraId="740B1F45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 xml:space="preserve">K_U13 </w:t>
            </w:r>
          </w:p>
          <w:p w14:paraId="69BB83B7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>K_K03</w:t>
            </w:r>
          </w:p>
        </w:tc>
      </w:tr>
      <w:tr w:rsidR="00300B45" w:rsidRPr="00B169DF" w14:paraId="67BCC04E" w14:textId="77777777" w:rsidTr="004F4947">
        <w:tc>
          <w:tcPr>
            <w:tcW w:w="1701" w:type="dxa"/>
          </w:tcPr>
          <w:p w14:paraId="24BBDCB4" w14:textId="77777777" w:rsidR="00300B45" w:rsidRPr="00B169DF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560EADB2" w14:textId="73DC7F74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>Przestrzega zasad</w:t>
            </w:r>
            <w:r>
              <w:rPr>
                <w:rFonts w:ascii="Corbel" w:hAnsi="Corbel" w:cstheme="minorHAnsi"/>
                <w:b w:val="0"/>
                <w:bCs/>
                <w:smallCaps w:val="0"/>
              </w:rPr>
              <w:t>y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etyki zawodowej oraz identyfik</w:t>
            </w:r>
            <w:r>
              <w:rPr>
                <w:rFonts w:ascii="Corbel" w:hAnsi="Corbel" w:cstheme="minorHAnsi"/>
                <w:b w:val="0"/>
                <w:bCs/>
                <w:smallCaps w:val="0"/>
              </w:rPr>
              <w:t>uje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i rozstrzyga dylemat</w:t>
            </w:r>
            <w:r>
              <w:rPr>
                <w:rFonts w:ascii="Corbel" w:hAnsi="Corbel" w:cstheme="minorHAnsi"/>
                <w:b w:val="0"/>
                <w:bCs/>
                <w:smallCaps w:val="0"/>
              </w:rPr>
              <w:t>y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związan</w:t>
            </w:r>
            <w:r>
              <w:rPr>
                <w:rFonts w:ascii="Corbel" w:hAnsi="Corbel" w:cstheme="minorHAnsi"/>
                <w:b w:val="0"/>
                <w:bCs/>
                <w:smallCaps w:val="0"/>
              </w:rPr>
              <w:t>e</w:t>
            </w:r>
            <w:r w:rsidRPr="00A37BEC">
              <w:rPr>
                <w:rFonts w:ascii="Corbel" w:hAnsi="Corbel" w:cstheme="minorHAnsi"/>
                <w:b w:val="0"/>
                <w:bCs/>
                <w:smallCaps w:val="0"/>
              </w:rPr>
              <w:t xml:space="preserve"> z obiektywną oceną zjawisk gospodarczych i ich społecznych konsekwencji </w:t>
            </w:r>
          </w:p>
        </w:tc>
        <w:tc>
          <w:tcPr>
            <w:tcW w:w="1873" w:type="dxa"/>
          </w:tcPr>
          <w:p w14:paraId="0C2A6A5F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 xml:space="preserve">K_K05 </w:t>
            </w:r>
          </w:p>
          <w:p w14:paraId="523F76C8" w14:textId="77777777" w:rsidR="00300B45" w:rsidRPr="00A37BEC" w:rsidRDefault="00300B45" w:rsidP="004F4947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A37BEC">
              <w:rPr>
                <w:rFonts w:ascii="Corbel" w:hAnsi="Corbel"/>
                <w:b w:val="0"/>
                <w:bCs/>
              </w:rPr>
              <w:t>K_K06</w:t>
            </w:r>
          </w:p>
        </w:tc>
      </w:tr>
    </w:tbl>
    <w:p w14:paraId="15AE171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8047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88F93B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723529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6F986EE" w14:textId="77777777" w:rsidTr="00923D7D">
        <w:tc>
          <w:tcPr>
            <w:tcW w:w="9639" w:type="dxa"/>
          </w:tcPr>
          <w:p w14:paraId="6125173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BEBFCDA" w14:textId="77777777" w:rsidTr="00923D7D">
        <w:tc>
          <w:tcPr>
            <w:tcW w:w="9639" w:type="dxa"/>
          </w:tcPr>
          <w:p w14:paraId="0DBA3766" w14:textId="00A914E9" w:rsidR="00D675B3" w:rsidRPr="00815172" w:rsidRDefault="00D675B3" w:rsidP="00927F2A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B648C4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65FF7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307691A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0E1CA7FD" w14:textId="77777777" w:rsidTr="00923D7D">
        <w:tc>
          <w:tcPr>
            <w:tcW w:w="9639" w:type="dxa"/>
          </w:tcPr>
          <w:p w14:paraId="7E57EC9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7F2A" w:rsidRPr="00B169DF" w14:paraId="570F332F" w14:textId="77777777" w:rsidTr="00923D7D">
        <w:tc>
          <w:tcPr>
            <w:tcW w:w="9639" w:type="dxa"/>
          </w:tcPr>
          <w:p w14:paraId="7C6558DE" w14:textId="389BD577" w:rsidR="00927F2A" w:rsidRPr="00815172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Charakterystyka ryzyka, typologia i kwantyfikacja ryzyka</w:t>
            </w:r>
          </w:p>
        </w:tc>
      </w:tr>
      <w:tr w:rsidR="00927F2A" w:rsidRPr="00B169DF" w14:paraId="1160F87F" w14:textId="77777777" w:rsidTr="00923D7D">
        <w:tc>
          <w:tcPr>
            <w:tcW w:w="9639" w:type="dxa"/>
          </w:tcPr>
          <w:p w14:paraId="6D0C713C" w14:textId="5029D09D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Źródła ryzyka w organizacji – wewnętrzne i zewnętrzne</w:t>
            </w:r>
          </w:p>
        </w:tc>
      </w:tr>
      <w:tr w:rsidR="00927F2A" w:rsidRPr="00B169DF" w14:paraId="56CB7DA1" w14:textId="77777777" w:rsidTr="00923D7D">
        <w:tc>
          <w:tcPr>
            <w:tcW w:w="9639" w:type="dxa"/>
          </w:tcPr>
          <w:p w14:paraId="60091084" w14:textId="579F75FC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Analiza ryzyka w organizacji – ujęcie interdyscyplinarne</w:t>
            </w:r>
          </w:p>
        </w:tc>
      </w:tr>
      <w:tr w:rsidR="00927F2A" w:rsidRPr="00B169DF" w14:paraId="1559CEBC" w14:textId="77777777" w:rsidTr="00923D7D">
        <w:tc>
          <w:tcPr>
            <w:tcW w:w="9639" w:type="dxa"/>
          </w:tcPr>
          <w:p w14:paraId="50778C9A" w14:textId="315CAD28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lastRenderedPageBreak/>
              <w:t>Zarządzanie ryzykiem w organizacji (fazy, identyfikacja zdarzeń, ocena ryzyka, sterowanie ryzykiem, kontrolowanie ryzyka)</w:t>
            </w:r>
          </w:p>
        </w:tc>
      </w:tr>
      <w:tr w:rsidR="00927F2A" w:rsidRPr="00B169DF" w14:paraId="59E97126" w14:textId="77777777" w:rsidTr="00923D7D">
        <w:tc>
          <w:tcPr>
            <w:tcW w:w="9639" w:type="dxa"/>
          </w:tcPr>
          <w:p w14:paraId="7CEAE1E8" w14:textId="7A1D585A" w:rsidR="00927F2A" w:rsidRPr="005B4CC8" w:rsidRDefault="00F35ED8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 xml:space="preserve">Wpływ zarządzania ryzykiem na efektywność przedsiębiorstw </w:t>
            </w:r>
          </w:p>
        </w:tc>
      </w:tr>
      <w:tr w:rsidR="00927F2A" w:rsidRPr="00B169DF" w14:paraId="66E4D2C4" w14:textId="77777777" w:rsidTr="00923D7D">
        <w:tc>
          <w:tcPr>
            <w:tcW w:w="9639" w:type="dxa"/>
          </w:tcPr>
          <w:p w14:paraId="2D63C0B6" w14:textId="52D36649" w:rsidR="00927F2A" w:rsidRPr="005B4CC8" w:rsidRDefault="00F35ED8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Zarządzanie ryzykiem w projektach – specyfika działalności projektowej w sektorach kreatywnych, identyfikacja, pomiar i analiza ryzyka w przedsiębiorstwach projektowych</w:t>
            </w:r>
          </w:p>
        </w:tc>
      </w:tr>
      <w:tr w:rsidR="00927F2A" w:rsidRPr="00B169DF" w14:paraId="19D987A6" w14:textId="77777777" w:rsidTr="00923D7D">
        <w:tc>
          <w:tcPr>
            <w:tcW w:w="9639" w:type="dxa"/>
          </w:tcPr>
          <w:p w14:paraId="7614DFC5" w14:textId="4935A12E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Zarządzanie ryzykiem korporacyjnym</w:t>
            </w:r>
          </w:p>
        </w:tc>
      </w:tr>
      <w:tr w:rsidR="00927F2A" w:rsidRPr="00B169DF" w14:paraId="50A79BFF" w14:textId="77777777" w:rsidTr="00923D7D">
        <w:tc>
          <w:tcPr>
            <w:tcW w:w="9639" w:type="dxa"/>
          </w:tcPr>
          <w:p w14:paraId="0F2D1C69" w14:textId="491853C9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Ryzyko bankowe – klasyfikacja i pomiar ryzyka w banku, regulacje nadzorcze, kontrola wewnętrzna i zasoby informacyjne, ryzyko kredytowe</w:t>
            </w:r>
          </w:p>
        </w:tc>
      </w:tr>
      <w:tr w:rsidR="00927F2A" w:rsidRPr="00B169DF" w14:paraId="354B895A" w14:textId="77777777" w:rsidTr="00923D7D">
        <w:tc>
          <w:tcPr>
            <w:tcW w:w="9639" w:type="dxa"/>
          </w:tcPr>
          <w:p w14:paraId="23920EB9" w14:textId="2DE119BD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Zarządzanie ryzykiem w sektorze ubezpieczeń – rodzaje, pomiar i modele, regulacje</w:t>
            </w:r>
          </w:p>
        </w:tc>
      </w:tr>
      <w:tr w:rsidR="00927F2A" w:rsidRPr="00B169DF" w14:paraId="67D94868" w14:textId="77777777" w:rsidTr="00923D7D">
        <w:tc>
          <w:tcPr>
            <w:tcW w:w="9639" w:type="dxa"/>
          </w:tcPr>
          <w:p w14:paraId="6E846310" w14:textId="15BBB7B1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Zarządzanie ryzykiem w JST – rodzaje, pomiar, sterowanie, regulacje i dobre praktyki</w:t>
            </w:r>
          </w:p>
        </w:tc>
      </w:tr>
      <w:tr w:rsidR="00927F2A" w:rsidRPr="00B169DF" w14:paraId="40EE807D" w14:textId="77777777" w:rsidTr="00923D7D">
        <w:tc>
          <w:tcPr>
            <w:tcW w:w="9639" w:type="dxa"/>
          </w:tcPr>
          <w:p w14:paraId="7D6904EA" w14:textId="18C42270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Zarządzanie ryzykiem w gospodarstwie domowym</w:t>
            </w:r>
          </w:p>
        </w:tc>
      </w:tr>
      <w:tr w:rsidR="00927F2A" w:rsidRPr="00B169DF" w14:paraId="4AD2C989" w14:textId="77777777" w:rsidTr="00923D7D">
        <w:tc>
          <w:tcPr>
            <w:tcW w:w="9639" w:type="dxa"/>
          </w:tcPr>
          <w:p w14:paraId="76A248E1" w14:textId="0F3FC650" w:rsidR="00927F2A" w:rsidRPr="005B4CC8" w:rsidRDefault="00927F2A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ryzykiem w logistyce</w:t>
            </w:r>
          </w:p>
        </w:tc>
      </w:tr>
      <w:tr w:rsidR="00927F2A" w:rsidRPr="00B169DF" w14:paraId="5F5B8E1F" w14:textId="77777777" w:rsidTr="00923D7D">
        <w:tc>
          <w:tcPr>
            <w:tcW w:w="9639" w:type="dxa"/>
          </w:tcPr>
          <w:p w14:paraId="10C136AF" w14:textId="43223E08" w:rsidR="00927F2A" w:rsidRPr="005B4CC8" w:rsidRDefault="00924EB5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Zarządzenie ryzykiem finansowym i inwestycyjnym w przedsiębiorstwie </w:t>
            </w:r>
          </w:p>
        </w:tc>
      </w:tr>
      <w:tr w:rsidR="00927F2A" w:rsidRPr="00B169DF" w14:paraId="2FD9131B" w14:textId="77777777" w:rsidTr="00923D7D">
        <w:tc>
          <w:tcPr>
            <w:tcW w:w="9639" w:type="dxa"/>
          </w:tcPr>
          <w:p w14:paraId="661ADE8F" w14:textId="5562A81E" w:rsidR="00927F2A" w:rsidRPr="005B4CC8" w:rsidRDefault="002E34AB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2E34AB">
              <w:rPr>
                <w:rFonts w:ascii="Corbel" w:hAnsi="Corbel"/>
                <w:sz w:val="24"/>
                <w:szCs w:val="24"/>
              </w:rPr>
              <w:t>Zarządzanie ryzykiem cyberzagrożeń w organizacji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E34AB" w:rsidRPr="00B169DF" w14:paraId="46EBD92D" w14:textId="77777777" w:rsidTr="00923D7D">
        <w:tc>
          <w:tcPr>
            <w:tcW w:w="9639" w:type="dxa"/>
          </w:tcPr>
          <w:p w14:paraId="10206C6A" w14:textId="44D86229" w:rsidR="002E34AB" w:rsidRPr="005B4CC8" w:rsidRDefault="002E34AB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5B4CC8">
              <w:rPr>
                <w:rFonts w:ascii="Corbel" w:hAnsi="Corbel"/>
                <w:sz w:val="24"/>
                <w:szCs w:val="24"/>
              </w:rPr>
              <w:t>Modele dyskryminacyjne i logitowe w prognozowaniu ryzyka bankructwa</w:t>
            </w:r>
          </w:p>
        </w:tc>
      </w:tr>
    </w:tbl>
    <w:p w14:paraId="4B9A2E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F36BE6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97F5D2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BA0595" w14:textId="455D54F5" w:rsidR="00927F2A" w:rsidRDefault="00927F2A" w:rsidP="00927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</w:t>
      </w:r>
      <w:r w:rsidRPr="001F43FD">
        <w:rPr>
          <w:rFonts w:ascii="Corbel" w:hAnsi="Corbel"/>
          <w:b w:val="0"/>
          <w:smallCaps w:val="0"/>
          <w:szCs w:val="24"/>
        </w:rPr>
        <w:t>yskusja moderowan</w:t>
      </w:r>
      <w:r>
        <w:rPr>
          <w:rFonts w:ascii="Corbel" w:hAnsi="Corbel"/>
          <w:b w:val="0"/>
          <w:smallCaps w:val="0"/>
          <w:szCs w:val="24"/>
        </w:rPr>
        <w:t>a z wykorzystaniem prezentacji multimedialnej</w:t>
      </w:r>
      <w:r w:rsidRPr="001F43FD">
        <w:rPr>
          <w:rFonts w:ascii="Corbel" w:hAnsi="Corbel"/>
          <w:b w:val="0"/>
          <w:smallCaps w:val="0"/>
          <w:szCs w:val="24"/>
        </w:rPr>
        <w:t>, analiza studium przypadku, praca zespołowa na zajęciach</w:t>
      </w:r>
      <w:r>
        <w:rPr>
          <w:rFonts w:ascii="Corbel" w:hAnsi="Corbel"/>
          <w:szCs w:val="24"/>
        </w:rPr>
        <w:t>.</w:t>
      </w:r>
    </w:p>
    <w:p w14:paraId="41955E57" w14:textId="77777777" w:rsidR="004C5F6D" w:rsidRPr="00B169DF" w:rsidRDefault="004C5F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47727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FFC0DE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AE1EA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9D9B371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FC5F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C5D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493E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15BE35C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E085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A034C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6BCEA066" w14:textId="77777777" w:rsidTr="00C05F44">
        <w:tc>
          <w:tcPr>
            <w:tcW w:w="1985" w:type="dxa"/>
            <w:vAlign w:val="center"/>
          </w:tcPr>
          <w:p w14:paraId="1BAAC6B0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95165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860D19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B15298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BA86B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35E4F" w:rsidRPr="00B169DF" w14:paraId="78E2CC8F" w14:textId="77777777" w:rsidTr="00C05F44">
        <w:tc>
          <w:tcPr>
            <w:tcW w:w="1985" w:type="dxa"/>
          </w:tcPr>
          <w:p w14:paraId="70EC504E" w14:textId="2AA156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34D1BCCB" w14:textId="42F070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6D448658" w14:textId="4E4338D1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35E4F" w:rsidRPr="00B169DF" w14:paraId="6D101ACB" w14:textId="77777777" w:rsidTr="00C05F44">
        <w:tc>
          <w:tcPr>
            <w:tcW w:w="1985" w:type="dxa"/>
          </w:tcPr>
          <w:p w14:paraId="2FCE8E0D" w14:textId="6EDA15E0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2C4531" w14:textId="47EB4CEF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76732AF" w14:textId="3D43486B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235E4F" w:rsidRPr="00B169DF" w14:paraId="0A79BE6B" w14:textId="77777777" w:rsidTr="00C05F44">
        <w:tc>
          <w:tcPr>
            <w:tcW w:w="1985" w:type="dxa"/>
          </w:tcPr>
          <w:p w14:paraId="5D8485B0" w14:textId="30066B25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40098934" w14:textId="50FCFEF6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48E168AE" w14:textId="593DF34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37BEC" w:rsidRPr="00B169DF" w14:paraId="431D25AB" w14:textId="77777777" w:rsidTr="00C05F44">
        <w:tc>
          <w:tcPr>
            <w:tcW w:w="1985" w:type="dxa"/>
          </w:tcPr>
          <w:p w14:paraId="085EF3C3" w14:textId="72C4B037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3DBA28E7" w14:textId="56984D4B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9BFEE13" w14:textId="38AA0245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37BEC" w:rsidRPr="00B169DF" w14:paraId="47998248" w14:textId="77777777" w:rsidTr="00C05F44">
        <w:tc>
          <w:tcPr>
            <w:tcW w:w="1985" w:type="dxa"/>
          </w:tcPr>
          <w:p w14:paraId="0E6A1817" w14:textId="3766EBF0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172AD6DE" w14:textId="6B2E850E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181B214" w14:textId="6D25DBFE" w:rsidR="00A37BEC" w:rsidRPr="00B169DF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1DE0D8E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EEED9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A1E80FE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7EEDAA2" w14:textId="77777777" w:rsidTr="00923D7D">
        <w:tc>
          <w:tcPr>
            <w:tcW w:w="9670" w:type="dxa"/>
          </w:tcPr>
          <w:p w14:paraId="0F476B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FDE95D" w14:textId="5CDE1B11" w:rsidR="00923D7D" w:rsidRPr="00B169DF" w:rsidRDefault="00180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uzyskanie ponad 50% punktów </w:t>
            </w:r>
            <w:r w:rsidR="006073A4">
              <w:rPr>
                <w:rFonts w:ascii="Corbel" w:hAnsi="Corbel"/>
                <w:b w:val="0"/>
                <w:smallCaps w:val="0"/>
                <w:szCs w:val="24"/>
              </w:rPr>
              <w:t xml:space="preserve">z kolokwium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uczestnictwo w pracach zespołowych.</w:t>
            </w:r>
          </w:p>
          <w:p w14:paraId="44EE603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1461D7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63DCC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DD787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9E0FAC2" w14:textId="77777777" w:rsidTr="003E1941">
        <w:tc>
          <w:tcPr>
            <w:tcW w:w="4962" w:type="dxa"/>
            <w:vAlign w:val="center"/>
          </w:tcPr>
          <w:p w14:paraId="4B63B11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8DB83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1689B84F" w14:textId="77777777" w:rsidTr="00923D7D">
        <w:tc>
          <w:tcPr>
            <w:tcW w:w="4962" w:type="dxa"/>
          </w:tcPr>
          <w:p w14:paraId="0700CA1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5546CB" w14:textId="1572165C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14:paraId="5D564667" w14:textId="77777777" w:rsidTr="00923D7D">
        <w:tc>
          <w:tcPr>
            <w:tcW w:w="4962" w:type="dxa"/>
          </w:tcPr>
          <w:p w14:paraId="3C706B0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65AC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94AA4E" w14:textId="48CD1C5A" w:rsidR="00C61DC5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2DD306" w14:textId="77777777" w:rsidTr="00923D7D">
        <w:tc>
          <w:tcPr>
            <w:tcW w:w="4962" w:type="dxa"/>
          </w:tcPr>
          <w:p w14:paraId="51D7D5F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038BBA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82C0DD" w14:textId="2928E767" w:rsidR="00C61DC5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B169DF" w14:paraId="37DC20CD" w14:textId="77777777" w:rsidTr="00923D7D">
        <w:tc>
          <w:tcPr>
            <w:tcW w:w="4962" w:type="dxa"/>
          </w:tcPr>
          <w:p w14:paraId="1305670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4DFC7D" w14:textId="0513E82E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B6A00A2" w14:textId="77777777" w:rsidTr="00923D7D">
        <w:tc>
          <w:tcPr>
            <w:tcW w:w="4962" w:type="dxa"/>
          </w:tcPr>
          <w:p w14:paraId="12E326B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506CC8" w14:textId="205B87A5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A727B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AC2BD0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9C69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AE39A1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C4B77EC" w14:textId="77777777" w:rsidTr="0071620A">
        <w:trPr>
          <w:trHeight w:val="397"/>
        </w:trPr>
        <w:tc>
          <w:tcPr>
            <w:tcW w:w="3544" w:type="dxa"/>
          </w:tcPr>
          <w:p w14:paraId="089C4AE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F1C62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DD34F28" w14:textId="77777777" w:rsidTr="0071620A">
        <w:trPr>
          <w:trHeight w:val="397"/>
        </w:trPr>
        <w:tc>
          <w:tcPr>
            <w:tcW w:w="3544" w:type="dxa"/>
          </w:tcPr>
          <w:p w14:paraId="0644639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AD5CF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90A7E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6BBE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1E3B5C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B73D8E" w:rsidRPr="00B169DF" w14:paraId="2D2F9796" w14:textId="77777777" w:rsidTr="00165CA8">
        <w:trPr>
          <w:trHeight w:val="397"/>
        </w:trPr>
        <w:tc>
          <w:tcPr>
            <w:tcW w:w="8789" w:type="dxa"/>
          </w:tcPr>
          <w:p w14:paraId="0C6C5ABE" w14:textId="77777777" w:rsidR="00B73D8E" w:rsidRPr="001F43FD" w:rsidRDefault="00B73D8E" w:rsidP="00B73D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C17199B" w14:textId="4489EF68" w:rsidR="00B73D8E" w:rsidRPr="00B73D8E" w:rsidRDefault="00B73D8E" w:rsidP="00B73D8E">
            <w:pPr>
              <w:pStyle w:val="Punktygwne"/>
              <w:numPr>
                <w:ilvl w:val="0"/>
                <w:numId w:val="16"/>
              </w:numPr>
              <w:spacing w:before="0" w:after="0"/>
              <w:ind w:left="465"/>
              <w:rPr>
                <w:rFonts w:ascii="Corbel" w:hAnsi="Corbel"/>
                <w:b w:val="0"/>
                <w:smallCaps w:val="0"/>
                <w:szCs w:val="24"/>
              </w:rPr>
            </w:pPr>
            <w:r w:rsidRPr="00B73D8E">
              <w:rPr>
                <w:rFonts w:ascii="Corbel" w:hAnsi="Corbel"/>
                <w:b w:val="0"/>
                <w:smallCaps w:val="0"/>
                <w:szCs w:val="24"/>
              </w:rPr>
              <w:t>Thompson C.,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73D8E">
              <w:rPr>
                <w:rFonts w:ascii="Corbel" w:hAnsi="Corbel"/>
                <w:b w:val="0"/>
                <w:smallCaps w:val="0"/>
                <w:szCs w:val="24"/>
              </w:rPr>
              <w:t>Hopkin P.,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73D8E">
              <w:rPr>
                <w:rFonts w:ascii="Corbel" w:hAnsi="Corbel"/>
                <w:b w:val="0"/>
                <w:smallCaps w:val="0"/>
                <w:szCs w:val="24"/>
              </w:rPr>
              <w:t>Podstawy zarządzania ryzykiem: jak wdrażać efektywne systemy zarządzania ryzykiem w przedsiębiorstwie, Grupa Wydawnicza Helion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2024</w:t>
            </w:r>
          </w:p>
          <w:p w14:paraId="43A51506" w14:textId="7A8E9661" w:rsidR="000A16EF" w:rsidRPr="000A16EF" w:rsidRDefault="00B73D8E" w:rsidP="000A16EF">
            <w:pPr>
              <w:pStyle w:val="Punktygwne"/>
              <w:numPr>
                <w:ilvl w:val="0"/>
                <w:numId w:val="1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Noga B., Noga M., Zarzadzanie ryzykiem w procesie podejmowania decyzji ekonomicznych przez organizacje, Cedewu, Warszawa</w:t>
            </w:r>
            <w:r w:rsidR="00935C07">
              <w:rPr>
                <w:rFonts w:ascii="Corbel" w:hAnsi="Corbel"/>
                <w:b w:val="0"/>
                <w:smallCaps w:val="0"/>
                <w:szCs w:val="24"/>
              </w:rPr>
              <w:t>, 2024</w:t>
            </w:r>
          </w:p>
        </w:tc>
      </w:tr>
      <w:tr w:rsidR="00B73D8E" w:rsidRPr="00B25402" w14:paraId="7A036FC6" w14:textId="77777777" w:rsidTr="00165CA8">
        <w:trPr>
          <w:trHeight w:val="397"/>
        </w:trPr>
        <w:tc>
          <w:tcPr>
            <w:tcW w:w="8789" w:type="dxa"/>
          </w:tcPr>
          <w:p w14:paraId="0FD22DE6" w14:textId="77777777" w:rsidR="00B73D8E" w:rsidRPr="001F43FD" w:rsidRDefault="00B73D8E" w:rsidP="00B73D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3C7AF73" w14:textId="05251476" w:rsidR="00B73D8E" w:rsidRPr="00B73D8E" w:rsidRDefault="00B73D8E" w:rsidP="00B73D8E">
            <w:pPr>
              <w:pStyle w:val="Punktygwne"/>
              <w:numPr>
                <w:ilvl w:val="0"/>
                <w:numId w:val="1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ajuga, K.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Zarządzanie ryzykiem. PWN, Warszawa</w:t>
            </w:r>
            <w:r w:rsidR="00935C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935C07"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</w:t>
            </w:r>
            <w:r w:rsidR="00935C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19</w:t>
            </w:r>
          </w:p>
          <w:p w14:paraId="1BE90DB5" w14:textId="32D97B4C" w:rsidR="00B73D8E" w:rsidRDefault="00B73D8E" w:rsidP="00B73D8E">
            <w:pPr>
              <w:pStyle w:val="Punktygwne"/>
              <w:numPr>
                <w:ilvl w:val="0"/>
                <w:numId w:val="1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Woźniak J., Zarządzanie ryzykiem w sektorach kreatywnych, Cedewu, Warszawa</w:t>
            </w:r>
            <w:r w:rsidR="00935C07">
              <w:rPr>
                <w:rFonts w:ascii="Corbel" w:hAnsi="Corbel"/>
                <w:b w:val="0"/>
                <w:smallCaps w:val="0"/>
                <w:szCs w:val="24"/>
              </w:rPr>
              <w:t>, 2019</w:t>
            </w:r>
          </w:p>
          <w:p w14:paraId="21ADAE5C" w14:textId="5E261F1A" w:rsidR="00B73D8E" w:rsidRPr="00B73D8E" w:rsidRDefault="00B73D8E" w:rsidP="00B73D8E">
            <w:pPr>
              <w:pStyle w:val="Punktygwne"/>
              <w:numPr>
                <w:ilvl w:val="0"/>
                <w:numId w:val="1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B73D8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Dybka S., Cyran K.,Determinants Of Innovation In The Banking Sector - Customer's Perspectiv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e, </w:t>
            </w:r>
            <w:r w:rsidRPr="00B73D8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Modern Management Review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r w:rsidRPr="00B73D8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2023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r w:rsidRPr="00B73D8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Vol. 28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</w:p>
        </w:tc>
      </w:tr>
    </w:tbl>
    <w:p w14:paraId="70E3F7A3" w14:textId="77777777" w:rsidR="0085747A" w:rsidRPr="00B73D8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74A01A07" w14:textId="77777777" w:rsidR="0085747A" w:rsidRPr="00B73D8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3D137B73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5F6CF" w14:textId="77777777" w:rsidR="008850B9" w:rsidRDefault="008850B9" w:rsidP="00C16ABF">
      <w:pPr>
        <w:spacing w:after="0" w:line="240" w:lineRule="auto"/>
      </w:pPr>
      <w:r>
        <w:separator/>
      </w:r>
    </w:p>
  </w:endnote>
  <w:endnote w:type="continuationSeparator" w:id="0">
    <w:p w14:paraId="08FD051D" w14:textId="77777777" w:rsidR="008850B9" w:rsidRDefault="008850B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A68DD" w14:textId="77777777" w:rsidR="008850B9" w:rsidRDefault="008850B9" w:rsidP="00C16ABF">
      <w:pPr>
        <w:spacing w:after="0" w:line="240" w:lineRule="auto"/>
      </w:pPr>
      <w:r>
        <w:separator/>
      </w:r>
    </w:p>
  </w:footnote>
  <w:footnote w:type="continuationSeparator" w:id="0">
    <w:p w14:paraId="7BFE33BD" w14:textId="77777777" w:rsidR="008850B9" w:rsidRDefault="008850B9" w:rsidP="00C16ABF">
      <w:pPr>
        <w:spacing w:after="0" w:line="240" w:lineRule="auto"/>
      </w:pPr>
      <w:r>
        <w:continuationSeparator/>
      </w:r>
    </w:p>
  </w:footnote>
  <w:footnote w:id="1">
    <w:p w14:paraId="4F2A4E85" w14:textId="77777777" w:rsidR="00300B45" w:rsidRDefault="00300B45" w:rsidP="00300B4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A6DC2"/>
    <w:multiLevelType w:val="hybridMultilevel"/>
    <w:tmpl w:val="DBB2CB28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E0E9C"/>
    <w:multiLevelType w:val="multilevel"/>
    <w:tmpl w:val="40FE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CD7DAF"/>
    <w:multiLevelType w:val="multilevel"/>
    <w:tmpl w:val="D31C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7C640D"/>
    <w:multiLevelType w:val="multilevel"/>
    <w:tmpl w:val="040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pl-P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345E70"/>
    <w:multiLevelType w:val="multilevel"/>
    <w:tmpl w:val="8CA0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D64F94"/>
    <w:multiLevelType w:val="multilevel"/>
    <w:tmpl w:val="6C86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B1002C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A3AD3"/>
    <w:multiLevelType w:val="multilevel"/>
    <w:tmpl w:val="E3C82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E46C83"/>
    <w:multiLevelType w:val="hybridMultilevel"/>
    <w:tmpl w:val="473C46C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30591"/>
    <w:multiLevelType w:val="multilevel"/>
    <w:tmpl w:val="55C8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C67BA3"/>
    <w:multiLevelType w:val="multilevel"/>
    <w:tmpl w:val="F80EE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D758C0"/>
    <w:multiLevelType w:val="multilevel"/>
    <w:tmpl w:val="2ADED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2223E9"/>
    <w:multiLevelType w:val="hybridMultilevel"/>
    <w:tmpl w:val="B510BE2E"/>
    <w:lvl w:ilvl="0" w:tplc="A8205EB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31CFF"/>
    <w:multiLevelType w:val="multilevel"/>
    <w:tmpl w:val="17A8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DD049E"/>
    <w:multiLevelType w:val="hybridMultilevel"/>
    <w:tmpl w:val="C65406B6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947314"/>
    <w:multiLevelType w:val="hybridMultilevel"/>
    <w:tmpl w:val="20A6D59C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142A13"/>
    <w:multiLevelType w:val="hybridMultilevel"/>
    <w:tmpl w:val="7834CBD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180394">
    <w:abstractNumId w:val="3"/>
  </w:num>
  <w:num w:numId="2" w16cid:durableId="1383334329">
    <w:abstractNumId w:val="13"/>
  </w:num>
  <w:num w:numId="3" w16cid:durableId="882133078">
    <w:abstractNumId w:val="0"/>
  </w:num>
  <w:num w:numId="4" w16cid:durableId="515844600">
    <w:abstractNumId w:val="4"/>
  </w:num>
  <w:num w:numId="5" w16cid:durableId="1660382090">
    <w:abstractNumId w:val="16"/>
  </w:num>
  <w:num w:numId="6" w16cid:durableId="531303586">
    <w:abstractNumId w:val="10"/>
  </w:num>
  <w:num w:numId="7" w16cid:durableId="1719933270">
    <w:abstractNumId w:val="5"/>
  </w:num>
  <w:num w:numId="8" w16cid:durableId="1149441867">
    <w:abstractNumId w:val="6"/>
  </w:num>
  <w:num w:numId="9" w16cid:durableId="2123569823">
    <w:abstractNumId w:val="15"/>
  </w:num>
  <w:num w:numId="10" w16cid:durableId="1479031333">
    <w:abstractNumId w:val="2"/>
  </w:num>
  <w:num w:numId="11" w16cid:durableId="1198278739">
    <w:abstractNumId w:val="14"/>
  </w:num>
  <w:num w:numId="12" w16cid:durableId="508714428">
    <w:abstractNumId w:val="11"/>
  </w:num>
  <w:num w:numId="13" w16cid:durableId="167867757">
    <w:abstractNumId w:val="8"/>
  </w:num>
  <w:num w:numId="14" w16cid:durableId="1686831592">
    <w:abstractNumId w:val="1"/>
  </w:num>
  <w:num w:numId="15" w16cid:durableId="1022515764">
    <w:abstractNumId w:val="12"/>
  </w:num>
  <w:num w:numId="16" w16cid:durableId="788277222">
    <w:abstractNumId w:val="17"/>
  </w:num>
  <w:num w:numId="17" w16cid:durableId="1128089895">
    <w:abstractNumId w:val="9"/>
  </w:num>
  <w:num w:numId="18" w16cid:durableId="1309044433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2D7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16EF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5C9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CA8"/>
    <w:rsid w:val="00166A03"/>
    <w:rsid w:val="001718A7"/>
    <w:rsid w:val="001737CF"/>
    <w:rsid w:val="00176083"/>
    <w:rsid w:val="00177F09"/>
    <w:rsid w:val="001802B5"/>
    <w:rsid w:val="0018530D"/>
    <w:rsid w:val="00192F37"/>
    <w:rsid w:val="001A70D2"/>
    <w:rsid w:val="001D657B"/>
    <w:rsid w:val="001D7B54"/>
    <w:rsid w:val="001E0209"/>
    <w:rsid w:val="001F2CA2"/>
    <w:rsid w:val="002040E8"/>
    <w:rsid w:val="002144C0"/>
    <w:rsid w:val="0022477D"/>
    <w:rsid w:val="002278A9"/>
    <w:rsid w:val="002336F9"/>
    <w:rsid w:val="00235E4F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4AB"/>
    <w:rsid w:val="002F02A3"/>
    <w:rsid w:val="002F4ABE"/>
    <w:rsid w:val="00300B45"/>
    <w:rsid w:val="003018BA"/>
    <w:rsid w:val="00301ACE"/>
    <w:rsid w:val="0030395F"/>
    <w:rsid w:val="00305C92"/>
    <w:rsid w:val="003151C5"/>
    <w:rsid w:val="003335A8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0E5E"/>
    <w:rsid w:val="003E1941"/>
    <w:rsid w:val="003E2FE6"/>
    <w:rsid w:val="003E49D5"/>
    <w:rsid w:val="003F125F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898"/>
    <w:rsid w:val="0047598D"/>
    <w:rsid w:val="004840FD"/>
    <w:rsid w:val="00490F7D"/>
    <w:rsid w:val="00491678"/>
    <w:rsid w:val="004968E2"/>
    <w:rsid w:val="004A3EEA"/>
    <w:rsid w:val="004A4D1F"/>
    <w:rsid w:val="004B3F0E"/>
    <w:rsid w:val="004C5F6D"/>
    <w:rsid w:val="004D31C0"/>
    <w:rsid w:val="004D5282"/>
    <w:rsid w:val="004E4676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73A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E7630"/>
    <w:rsid w:val="007F4155"/>
    <w:rsid w:val="00815172"/>
    <w:rsid w:val="0081554D"/>
    <w:rsid w:val="0081707E"/>
    <w:rsid w:val="00823214"/>
    <w:rsid w:val="008449B3"/>
    <w:rsid w:val="008552A2"/>
    <w:rsid w:val="0085747A"/>
    <w:rsid w:val="00877A62"/>
    <w:rsid w:val="00884922"/>
    <w:rsid w:val="008850B9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0D9"/>
    <w:rsid w:val="00923D7D"/>
    <w:rsid w:val="00924EB5"/>
    <w:rsid w:val="00927F2A"/>
    <w:rsid w:val="00935C07"/>
    <w:rsid w:val="009508DF"/>
    <w:rsid w:val="00950DAC"/>
    <w:rsid w:val="00954A07"/>
    <w:rsid w:val="0099702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4F03"/>
    <w:rsid w:val="009F6F5E"/>
    <w:rsid w:val="00A00ECC"/>
    <w:rsid w:val="00A019C6"/>
    <w:rsid w:val="00A155EE"/>
    <w:rsid w:val="00A2245B"/>
    <w:rsid w:val="00A30110"/>
    <w:rsid w:val="00A36899"/>
    <w:rsid w:val="00A371F6"/>
    <w:rsid w:val="00A37BEC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5402"/>
    <w:rsid w:val="00B3130B"/>
    <w:rsid w:val="00B40ADB"/>
    <w:rsid w:val="00B43B77"/>
    <w:rsid w:val="00B43E80"/>
    <w:rsid w:val="00B607DB"/>
    <w:rsid w:val="00B66529"/>
    <w:rsid w:val="00B73D8E"/>
    <w:rsid w:val="00B75946"/>
    <w:rsid w:val="00B8056E"/>
    <w:rsid w:val="00B819C8"/>
    <w:rsid w:val="00B82308"/>
    <w:rsid w:val="00B90885"/>
    <w:rsid w:val="00B917C6"/>
    <w:rsid w:val="00BB520A"/>
    <w:rsid w:val="00BD3869"/>
    <w:rsid w:val="00BD66E9"/>
    <w:rsid w:val="00BD6FF4"/>
    <w:rsid w:val="00BF2C41"/>
    <w:rsid w:val="00C058B4"/>
    <w:rsid w:val="00C05F44"/>
    <w:rsid w:val="00C11B8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7D38"/>
    <w:rsid w:val="00D425B2"/>
    <w:rsid w:val="00D428D6"/>
    <w:rsid w:val="00D552B2"/>
    <w:rsid w:val="00D608D1"/>
    <w:rsid w:val="00D675B3"/>
    <w:rsid w:val="00D74119"/>
    <w:rsid w:val="00D8075B"/>
    <w:rsid w:val="00D8678B"/>
    <w:rsid w:val="00DA2114"/>
    <w:rsid w:val="00DC117A"/>
    <w:rsid w:val="00DE09C0"/>
    <w:rsid w:val="00DE4A14"/>
    <w:rsid w:val="00DF320D"/>
    <w:rsid w:val="00DF71C8"/>
    <w:rsid w:val="00E129B8"/>
    <w:rsid w:val="00E141C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5ED8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89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64CF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02B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27F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61</TotalTime>
  <Pages>1</Pages>
  <Words>949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20</cp:revision>
  <cp:lastPrinted>2019-02-06T12:12:00Z</cp:lastPrinted>
  <dcterms:created xsi:type="dcterms:W3CDTF">2025-05-30T09:26:00Z</dcterms:created>
  <dcterms:modified xsi:type="dcterms:W3CDTF">2025-10-28T10:00:00Z</dcterms:modified>
</cp:coreProperties>
</file>